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F205" w14:textId="77777777" w:rsidR="002578E4" w:rsidRDefault="002578E4" w:rsidP="000C2226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2AD3BEF8" w14:textId="77777777" w:rsidR="000C2226" w:rsidRPr="000C2226" w:rsidRDefault="000C2226" w:rsidP="000C2226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0C2226" w14:paraId="0A5842B3" w14:textId="77777777" w:rsidTr="0018769E">
        <w:tc>
          <w:tcPr>
            <w:tcW w:w="2800" w:type="dxa"/>
          </w:tcPr>
          <w:p w14:paraId="34A58A53" w14:textId="77777777" w:rsidR="002578E4" w:rsidRPr="000C2226" w:rsidRDefault="002578E4" w:rsidP="000C222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C222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4DB86A31" w14:textId="77777777" w:rsidR="002578E4" w:rsidRPr="000C2226" w:rsidRDefault="002578E4" w:rsidP="000C222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6CEC40D" w14:textId="77777777" w:rsidR="002578E4" w:rsidRPr="000C2226" w:rsidRDefault="002578E4" w:rsidP="000C222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543EFEE" w14:textId="77777777" w:rsidR="002578E4" w:rsidRPr="000C2226" w:rsidRDefault="002578E4" w:rsidP="000C2226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0C222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0C222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0C222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0C2226" w14:paraId="4B4A47CD" w14:textId="77777777" w:rsidTr="0018769E">
        <w:tc>
          <w:tcPr>
            <w:tcW w:w="2800" w:type="dxa"/>
          </w:tcPr>
          <w:p w14:paraId="77037A35" w14:textId="77777777" w:rsidR="002578E4" w:rsidRPr="000C2226" w:rsidRDefault="002578E4" w:rsidP="000C2226">
            <w:pPr>
              <w:tabs>
                <w:tab w:val="center" w:pos="4536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222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B743166" w14:textId="77777777" w:rsidR="002578E4" w:rsidRPr="000C2226" w:rsidRDefault="002578E4" w:rsidP="000C222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397F07F" w14:textId="77777777" w:rsidR="002578E4" w:rsidRPr="000C2226" w:rsidRDefault="002578E4" w:rsidP="000C2226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6F1F4D4" w14:textId="77777777" w:rsidR="002578E4" w:rsidRPr="000C2226" w:rsidRDefault="002578E4" w:rsidP="000C2226">
            <w:pPr>
              <w:tabs>
                <w:tab w:val="left" w:pos="7023"/>
              </w:tabs>
              <w:spacing w:after="120" w:line="240" w:lineRule="auto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0C222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0C222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0C222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7BB154B1" w14:textId="77777777" w:rsidR="002578E4" w:rsidRPr="000C2226" w:rsidRDefault="002578E4" w:rsidP="000C2226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46532" w:rsidRPr="000C2226" w14:paraId="52D78A89" w14:textId="77777777" w:rsidTr="00DA7185">
        <w:tc>
          <w:tcPr>
            <w:tcW w:w="9104" w:type="dxa"/>
            <w:shd w:val="clear" w:color="auto" w:fill="D9D9D9"/>
          </w:tcPr>
          <w:p w14:paraId="5D0B069B" w14:textId="77777777" w:rsidR="00246532" w:rsidRPr="00365474" w:rsidRDefault="00246532" w:rsidP="000C2226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65474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  <w:p w14:paraId="0B094F57" w14:textId="77777777" w:rsidR="00246532" w:rsidRPr="00365474" w:rsidRDefault="00246532" w:rsidP="000C2226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365474">
              <w:rPr>
                <w:rFonts w:asciiTheme="minorHAnsi" w:hAnsiTheme="minorHAnsi" w:cstheme="minorHAnsi"/>
              </w:rPr>
              <w:t xml:space="preserve">składane na podstawie art. 125 ust. 1 ustawy z dnia 11 września 2019 r. Prawo zamówień publicznych </w:t>
            </w:r>
            <w:r w:rsidRPr="00365474">
              <w:rPr>
                <w:rFonts w:asciiTheme="minorHAnsi" w:hAnsiTheme="minorHAnsi" w:cstheme="minorHAnsi"/>
              </w:rPr>
              <w:t>(t.j. Dz. U. z 2024 r. poz. 1320 z pĂłĹşn. zm.)</w:t>
            </w:r>
            <w:r w:rsidRPr="00365474">
              <w:rPr>
                <w:rFonts w:asciiTheme="minorHAnsi" w:hAnsiTheme="minorHAnsi" w:cstheme="minorHAnsi"/>
              </w:rPr>
              <w:t xml:space="preserve"> (dalej jako: ustawa Pzp), dotyczące:</w:t>
            </w:r>
          </w:p>
          <w:p w14:paraId="7F3566B6" w14:textId="77777777" w:rsidR="00246532" w:rsidRPr="00365474" w:rsidRDefault="00246532" w:rsidP="000C2226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5474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3EB25778" w14:textId="77777777" w:rsidR="00246532" w:rsidRPr="00365474" w:rsidRDefault="00246532" w:rsidP="000C2226">
            <w:pPr>
              <w:spacing w:before="40" w:after="4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5474">
              <w:rPr>
                <w:rFonts w:asciiTheme="minorHAnsi" w:hAnsiTheme="minorHAnsi" w:cstheme="minorHAnsi"/>
                <w:b/>
              </w:rPr>
              <w:t>ORAZ</w:t>
            </w:r>
          </w:p>
          <w:p w14:paraId="5AD25A1A" w14:textId="77777777" w:rsidR="00246532" w:rsidRPr="000C2226" w:rsidRDefault="00246532" w:rsidP="000C22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65474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31EA839C" w14:textId="77777777" w:rsidR="00E50194" w:rsidRPr="000C2226" w:rsidRDefault="001F027E" w:rsidP="000C2226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0C2226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0C2226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0C2226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0C2226" w14:paraId="5027ADA5" w14:textId="77777777" w:rsidTr="0018769E">
        <w:tc>
          <w:tcPr>
            <w:tcW w:w="2269" w:type="dxa"/>
          </w:tcPr>
          <w:p w14:paraId="0CC7C959" w14:textId="77777777" w:rsidR="002578E4" w:rsidRPr="000C2226" w:rsidRDefault="002578E4" w:rsidP="000C22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7840E5B" w14:textId="77777777" w:rsidR="002578E4" w:rsidRPr="000C2226" w:rsidRDefault="00246532" w:rsidP="000C22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2578E4" w:rsidRPr="000C222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246532" w:rsidRPr="000C2226" w14:paraId="46B4A27B" w14:textId="77777777" w:rsidTr="00DA7185">
        <w:tc>
          <w:tcPr>
            <w:tcW w:w="2269" w:type="dxa"/>
          </w:tcPr>
          <w:p w14:paraId="1D3D850F" w14:textId="77777777" w:rsidR="00246532" w:rsidRPr="000C2226" w:rsidRDefault="00246532" w:rsidP="000C22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C265C6D" w14:textId="77777777" w:rsidR="00246532" w:rsidRPr="000C2226" w:rsidRDefault="00246532" w:rsidP="000C22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222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1ACA1D35" w14:textId="77777777" w:rsidR="002578E4" w:rsidRPr="000C2226" w:rsidRDefault="002578E4" w:rsidP="000C222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6CF2988" w14:textId="77777777" w:rsidR="00F90CD1" w:rsidRPr="000C2226" w:rsidRDefault="005434B3" w:rsidP="000C2226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246532" w:rsidRPr="000C2226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0C2226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0C2226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0C2226">
        <w:rPr>
          <w:rFonts w:asciiTheme="minorHAnsi" w:hAnsiTheme="minorHAnsi" w:cstheme="minorHAnsi"/>
          <w:sz w:val="20"/>
          <w:szCs w:val="20"/>
        </w:rPr>
        <w:t>oświa</w:t>
      </w:r>
      <w:r w:rsidR="00825A09" w:rsidRPr="000C2226">
        <w:rPr>
          <w:rFonts w:asciiTheme="minorHAnsi" w:hAnsiTheme="minorHAnsi" w:cstheme="minorHAnsi"/>
          <w:sz w:val="20"/>
          <w:szCs w:val="20"/>
        </w:rPr>
        <w:t>dczam</w:t>
      </w:r>
      <w:r w:rsidR="00E65685" w:rsidRPr="000C2226">
        <w:rPr>
          <w:rFonts w:asciiTheme="minorHAnsi" w:hAnsiTheme="minorHAnsi" w:cstheme="minorHAnsi"/>
          <w:sz w:val="20"/>
          <w:szCs w:val="20"/>
        </w:rPr>
        <w:t>,</w:t>
      </w:r>
      <w:r w:rsidR="002B2AD9" w:rsidRPr="000C2226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0C2226" w14:paraId="196059D3" w14:textId="77777777" w:rsidTr="00650D6C">
        <w:tc>
          <w:tcPr>
            <w:tcW w:w="9104" w:type="dxa"/>
            <w:shd w:val="clear" w:color="auto" w:fill="D9D9D9"/>
          </w:tcPr>
          <w:p w14:paraId="647937D9" w14:textId="77777777" w:rsidR="00E50194" w:rsidRPr="000C2226" w:rsidRDefault="00650D6C" w:rsidP="000C2226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2062ACE6" w14:textId="77777777" w:rsidR="00C113BF" w:rsidRPr="000C2226" w:rsidRDefault="00C113BF" w:rsidP="000C2226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0C2226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0C2226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0C2226">
        <w:rPr>
          <w:rFonts w:asciiTheme="minorHAnsi" w:hAnsiTheme="minorHAnsi" w:cstheme="minorHAnsi"/>
          <w:sz w:val="20"/>
          <w:szCs w:val="20"/>
        </w:rPr>
        <w:t>108</w:t>
      </w:r>
      <w:r w:rsidR="002C4137" w:rsidRPr="000C2226">
        <w:rPr>
          <w:rFonts w:asciiTheme="minorHAnsi" w:hAnsiTheme="minorHAnsi" w:cstheme="minorHAnsi"/>
          <w:sz w:val="20"/>
          <w:szCs w:val="20"/>
        </w:rPr>
        <w:t xml:space="preserve"> ust 1 </w:t>
      </w:r>
      <w:r w:rsidRPr="000C2226">
        <w:rPr>
          <w:rFonts w:asciiTheme="minorHAnsi" w:hAnsiTheme="minorHAnsi" w:cstheme="minorHAnsi"/>
          <w:sz w:val="20"/>
          <w:szCs w:val="20"/>
        </w:rPr>
        <w:t>ustawy Pzp</w:t>
      </w:r>
      <w:r w:rsidR="00641874" w:rsidRPr="000C2226">
        <w:rPr>
          <w:rFonts w:asciiTheme="minorHAnsi" w:hAnsiTheme="minorHAnsi" w:cstheme="minorHAnsi"/>
          <w:sz w:val="20"/>
          <w:szCs w:val="20"/>
        </w:rPr>
        <w:t>.</w:t>
      </w:r>
    </w:p>
    <w:p w14:paraId="048FC4B5" w14:textId="77777777" w:rsidR="002426FF" w:rsidRPr="000C2226" w:rsidRDefault="002426FF" w:rsidP="000C2226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1A79FC5E" w14:textId="77777777" w:rsidR="00023477" w:rsidRPr="000C2226" w:rsidRDefault="00023477" w:rsidP="000C2226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54D366DB" w14:textId="77777777" w:rsidR="00023477" w:rsidRPr="000C2226" w:rsidRDefault="00992BD8" w:rsidP="000C2226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D1DCF0D" w14:textId="77777777" w:rsidR="00992BD8" w:rsidRPr="000C2226" w:rsidRDefault="00992BD8" w:rsidP="000C2226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0C2226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0C2226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0C2226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0C222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0C2226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0B9D0A5B" w14:textId="77777777" w:rsidR="00023477" w:rsidRPr="000C2226" w:rsidRDefault="00C113BF" w:rsidP="000C22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0C2226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0C2226">
        <w:rPr>
          <w:rFonts w:asciiTheme="minorHAnsi" w:hAnsiTheme="minorHAnsi" w:cstheme="minorHAnsi"/>
          <w:i/>
          <w:sz w:val="20"/>
          <w:szCs w:val="20"/>
        </w:rPr>
        <w:t>.</w:t>
      </w:r>
      <w:r w:rsidRPr="000C2226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0C2226">
        <w:rPr>
          <w:rFonts w:asciiTheme="minorHAnsi" w:hAnsiTheme="minorHAnsi" w:cstheme="minorHAnsi"/>
          <w:sz w:val="20"/>
          <w:szCs w:val="20"/>
        </w:rPr>
        <w:t>110</w:t>
      </w:r>
      <w:r w:rsidRPr="000C2226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0C2226">
        <w:rPr>
          <w:rFonts w:asciiTheme="minorHAnsi" w:hAnsiTheme="minorHAnsi" w:cstheme="minorHAnsi"/>
          <w:sz w:val="20"/>
          <w:szCs w:val="20"/>
        </w:rPr>
        <w:t>2</w:t>
      </w:r>
      <w:r w:rsidRPr="000C2226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0C2226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0C2226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0C2226">
        <w:rPr>
          <w:rFonts w:asciiTheme="minorHAnsi" w:hAnsiTheme="minorHAnsi" w:cstheme="minorHAnsi"/>
          <w:sz w:val="20"/>
          <w:szCs w:val="20"/>
        </w:rPr>
        <w:t>..</w:t>
      </w:r>
      <w:r w:rsidRPr="000C2226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0C2226">
        <w:rPr>
          <w:rFonts w:asciiTheme="minorHAnsi" w:hAnsiTheme="minorHAnsi" w:cstheme="minorHAnsi"/>
          <w:sz w:val="20"/>
          <w:szCs w:val="20"/>
        </w:rPr>
        <w:t>…</w:t>
      </w:r>
      <w:r w:rsidRPr="000C22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0C2226">
        <w:rPr>
          <w:rFonts w:asciiTheme="minorHAnsi" w:hAnsiTheme="minorHAnsi" w:cstheme="minorHAnsi"/>
          <w:sz w:val="20"/>
          <w:szCs w:val="20"/>
        </w:rPr>
        <w:t>.</w:t>
      </w:r>
      <w:r w:rsidRPr="000C2226">
        <w:rPr>
          <w:rFonts w:asciiTheme="minorHAnsi" w:hAnsiTheme="minorHAnsi" w:cstheme="minorHAnsi"/>
          <w:sz w:val="20"/>
          <w:szCs w:val="20"/>
        </w:rPr>
        <w:t>…</w:t>
      </w:r>
      <w:r w:rsidR="007A2BCB" w:rsidRPr="000C2226">
        <w:rPr>
          <w:rFonts w:asciiTheme="minorHAnsi" w:hAnsiTheme="minorHAnsi" w:cstheme="minorHAnsi"/>
          <w:sz w:val="20"/>
          <w:szCs w:val="20"/>
        </w:rPr>
        <w:t>.</w:t>
      </w:r>
    </w:p>
    <w:p w14:paraId="22A2F65D" w14:textId="77777777" w:rsidR="007A2BCB" w:rsidRPr="000C2226" w:rsidRDefault="00992BD8" w:rsidP="000C2226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60D21531" w14:textId="77777777" w:rsidR="00246532" w:rsidRPr="000C2226" w:rsidRDefault="007A2BCB" w:rsidP="000C22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C2226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0C2226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0C2226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0C2226">
        <w:rPr>
          <w:rFonts w:asciiTheme="minorHAnsi" w:hAnsiTheme="minorHAnsi" w:cstheme="minorHAnsi"/>
          <w:sz w:val="20"/>
          <w:szCs w:val="20"/>
        </w:rPr>
        <w:t>514</w:t>
      </w:r>
      <w:r w:rsidRPr="000C2226">
        <w:rPr>
          <w:rFonts w:asciiTheme="minorHAnsi" w:hAnsiTheme="minorHAnsi" w:cstheme="minorHAnsi"/>
          <w:sz w:val="20"/>
          <w:szCs w:val="20"/>
        </w:rPr>
        <w:t>)</w:t>
      </w:r>
      <w:r w:rsidR="00AC6A18" w:rsidRPr="000C2226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0C2226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0C2226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0C222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683D69C" w14:textId="77777777" w:rsidR="00AC6A18" w:rsidRPr="000C2226" w:rsidRDefault="00AC6A18" w:rsidP="000C2226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0C2226" w14:paraId="66C7EFEB" w14:textId="77777777" w:rsidTr="00CD4DD1">
        <w:tc>
          <w:tcPr>
            <w:tcW w:w="9104" w:type="dxa"/>
            <w:shd w:val="clear" w:color="auto" w:fill="D9D9D9"/>
          </w:tcPr>
          <w:p w14:paraId="3ACD0865" w14:textId="77777777" w:rsidR="0011306C" w:rsidRPr="000C2226" w:rsidRDefault="0011306C" w:rsidP="000C2226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1F4BF36C" w14:textId="77777777" w:rsidR="00D2702A" w:rsidRPr="000C2226" w:rsidRDefault="004F23F7" w:rsidP="000C2226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0C2226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0C2226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0C2226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0C2226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0C2226" w14:paraId="7AF879D0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4309" w14:textId="77777777" w:rsidR="00D2702A" w:rsidRPr="000C2226" w:rsidRDefault="00D2702A" w:rsidP="000C2226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9114" w14:textId="77777777" w:rsidR="00D2702A" w:rsidRPr="000C2226" w:rsidRDefault="00D2702A" w:rsidP="000C2226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246532" w:rsidRPr="000C2226" w14:paraId="5E5BB3C0" w14:textId="77777777" w:rsidTr="00DA7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20B1" w14:textId="77777777" w:rsidR="00246532" w:rsidRPr="000C2226" w:rsidRDefault="00246532" w:rsidP="000C222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F127" w14:textId="77777777" w:rsidR="00246532" w:rsidRPr="000C2226" w:rsidRDefault="00246532" w:rsidP="000C222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530509E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79918301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warunek zostanie spełniony, jeżeli wykonawca wykaże, że posiada na cały okres wykonywania przedmiotu zamówienia umowę ubezpieczenia odpowiedzialności cywilnej ( co najmniej w zakresie odpowiedzialności deliktowej) z sumą ubezpieczenia nie mniejszą niż  3 000 000,00 zł dla jednej i wszystkich szkód, obejmujące ryzyko przeniesienia chorób zakaźnych i zakażeń ( w tym HIV i WZW) z limitem odpowiedzialności dla jednego i wszystkich zdarzeń nie mniejszym niż  1 000 000,00 zł - na potwierdzenie Wykonawca złoży wymagane</w:t>
            </w:r>
            <w:r w:rsidRPr="000C222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dokumenty.</w:t>
            </w:r>
          </w:p>
        </w:tc>
      </w:tr>
      <w:tr w:rsidR="00246532" w:rsidRPr="000C2226" w14:paraId="57BC4EFC" w14:textId="77777777" w:rsidTr="00DA7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A649" w14:textId="77777777" w:rsidR="00246532" w:rsidRPr="000C2226" w:rsidRDefault="00246532" w:rsidP="000C222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410B" w14:textId="77777777" w:rsidR="00246532" w:rsidRPr="000C2226" w:rsidRDefault="00246532" w:rsidP="000C222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4872D05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114A6728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Warunek zostanie uznany za spełniony, jeżeli Wykonawca wykaże, że:</w:t>
            </w:r>
          </w:p>
          <w:p w14:paraId="0FFEFB51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 xml:space="preserve">1)  dysponuje odpowiednim potencjałem technicznym niezbędnym do realizacji zamówienia t.j.: pralnią z pełną barierą higieniczną, w której został wdrożony system zarządzania jakością ISO 9001:2015 w zakresie świadczenia usługi prania i dezynfekcji oraz sterylizacji odzieży i bielizny medycznej z uwzględnieniem wymagań w zakresie monitorowania RFID UHF oraz spełnia wymagania  systemu zarządzania środowiskowego zgodnie normą ISO 14001:2015. Dodatkowo obiekt winien zapewniać możliwość świadczenia usługi sterylizacji asortymentu operacyjnego udokumentowaną certyfikatem potwierdzającym wdrożenie normy ISO 13485:2016 dla usługi sterylizacji bielizny medycznej ze spełnieniem wymagań określonych w załączniku V Dyrektywy 93/42/EWG (ze zm.) potwierdzone certyfikatem WE oraz posiadać wdrożony system analizy ryzyka i kontroli skażenia mikrobiologicznego RABC potwierdzający spełnianie normy PN EN 14065:2016 dla usługi prania wodnego, dezynfekcji i renowacji odzieży, wynajmu pościeli  z zachowaniem analiz ryzyka i kontroli skażenia biologicznego RABC  z uwzględnieniem wymagań w zakresie monitorowania RFID UHF, zgodnie z normami technicznymi  ISO 18006 oraz ISO 15693. - na potwierdzenie Wykonawca złoży wymagane dokumenty. </w:t>
            </w:r>
          </w:p>
          <w:p w14:paraId="39891D6A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2) pralnia, w której będzie wykonywana usługa posiada pozytywną opinie wydana przez właściwego Państwowego Inspektora Sanitarnego potwierdzającą spełnianie wymogów sanitarną -epidemiologicznych - na potwierdzenie Wykonawca złoży wymagane dokumenty.</w:t>
            </w:r>
          </w:p>
          <w:p w14:paraId="41300844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3) pralnia jest wyposażona w  następujące urządzenia techniczne - minimum:</w:t>
            </w:r>
          </w:p>
          <w:p w14:paraId="6AB9E5A7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 xml:space="preserve">- jedną pralnicę tunelową zakończoną wirówką do prania bielizny i odzieży operacyjnej i barierowej w miejscu wykonania usługi </w:t>
            </w:r>
          </w:p>
          <w:p w14:paraId="78AC2669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- jedną pralnicę tunelową zakończoną prasą do prania bielizny płaskiej ogólno - szpitalnej w miejscu wykonywania usługi</w:t>
            </w:r>
          </w:p>
          <w:p w14:paraId="7F4A75D0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- jeden tunel do suszenia i odpylania odzieży ochronnej, operacyjnej(finiszer) lub równoważny w miejscu wykonywania usługi</w:t>
            </w:r>
          </w:p>
          <w:p w14:paraId="6696AD83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 xml:space="preserve">- jedną komorę do dezynfekcji materaców, koców, poduszek z drukarką parametrów procesu dezynfekcji w miejscu wykonywania usługi prania; skuteczność procesu potwierdzona przez właściwy organ sanitarno-epidemiologiczny; wykonawca będzie badał skuteczność procesów dezynfekcji nie rzadziej niż raz w miesiącu, wykonawca zobowiązany jest do regularnego serwisowania komory minimum 1 raz na pół roku. </w:t>
            </w:r>
          </w:p>
          <w:p w14:paraId="3D8B6BA8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- urządzenie pralnicze  wyposażone w system kontroli wartości pH ostatniej kąpieli płuczącej, z możliwością automatycznego dozowania środka neutralizującego w przypadku przekroczenia zadanych parametrów w miejscu wykonywania usługi;</w:t>
            </w:r>
          </w:p>
          <w:p w14:paraId="28ADE98B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- agregat do czyszczenia chemicznego asortymentu którego nie można poddać procesowi prania wodnego, działający z użyciem środków biodegradowalnych, bezhalogenowych, w miejscu wykonywania usługi;</w:t>
            </w:r>
          </w:p>
          <w:p w14:paraId="32E54759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- sterylizator do sterylizacji bielizny i odzieży operacyjnej,  w miejscu wykonywania usługi. </w:t>
            </w:r>
          </w:p>
          <w:p w14:paraId="20EEF09C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na potwierdzenie Wykonawca złoży wymagane dokumenty.</w:t>
            </w:r>
          </w:p>
          <w:p w14:paraId="25F2EBD7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4) dysponuje urządzeniem do obsługi technologii  RFID UHF w miejscu wykonywania usługi prania - kompatybilne z urządzeniami do obsługi takiego systemu, w które Wykonawca wyposaży pomieszczenia magazynowe dzierżawione od Zamawiającego,</w:t>
            </w:r>
          </w:p>
          <w:p w14:paraId="1F677298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5) dysponuje programem do obsługi obiegu asortymentu objętego umową dostępnym za pośrednictwem  strony/witryny internetowej,</w:t>
            </w:r>
          </w:p>
          <w:p w14:paraId="52B13981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 xml:space="preserve">6) dysponuje minimum 1 samochodem transportowym przystosowanym do transportu bielizny szpitalnej czystej i brudnej posiadający aktualną opinię Państwowej Inspekcji Sanitarnej - należy załączyć wykaz pojazdów. </w:t>
            </w:r>
          </w:p>
          <w:p w14:paraId="09FDEA03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7) dysponuje urządzeniami do identyfikacji i ewidencjonowania obiegu bielizny systemem RFID UHF.</w:t>
            </w:r>
          </w:p>
          <w:p w14:paraId="6D0728DD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- na potwierdzenie Wykonawca złoży wymagane dokumenty.</w:t>
            </w:r>
          </w:p>
          <w:p w14:paraId="0BAF1B70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8)  w okresie ostatnich trzech lat przed upływem terminu składania ofert, a jeżeli okres prowadzenia działalności jest krótszy, w tym okresie, wykonał lub wykonuje co najmniej jedno zamówienie  na usługę prania wraz z wynajmem bielizny w systemie RFID UHF o wartości nie mniejszej niż 300.000,00 PLN</w:t>
            </w:r>
          </w:p>
        </w:tc>
      </w:tr>
      <w:tr w:rsidR="00246532" w:rsidRPr="000C2226" w14:paraId="0ACBB71F" w14:textId="77777777" w:rsidTr="00DA7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F555" w14:textId="77777777" w:rsidR="00246532" w:rsidRPr="000C2226" w:rsidRDefault="00246532" w:rsidP="000C222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B47" w14:textId="77777777" w:rsidR="00246532" w:rsidRPr="000C2226" w:rsidRDefault="00246532" w:rsidP="000C222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3B657DC3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3F9679CE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Zamawiający nie precyzuje wymogów minimalnych.</w:t>
            </w:r>
          </w:p>
        </w:tc>
      </w:tr>
      <w:tr w:rsidR="00246532" w:rsidRPr="000C2226" w14:paraId="0A61B861" w14:textId="77777777" w:rsidTr="00DA7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C739" w14:textId="77777777" w:rsidR="00246532" w:rsidRPr="000C2226" w:rsidRDefault="00246532" w:rsidP="000C222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C0ED" w14:textId="77777777" w:rsidR="00246532" w:rsidRPr="000C2226" w:rsidRDefault="00246532" w:rsidP="000C222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0CFD4188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6AC7B46D" w14:textId="77777777" w:rsidR="00246532" w:rsidRPr="000C2226" w:rsidRDefault="00246532" w:rsidP="000C222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sz w:val="18"/>
                <w:szCs w:val="18"/>
              </w:rPr>
              <w:t>Zamawiający nie precyzuje wymogów minimalnych.</w:t>
            </w:r>
          </w:p>
        </w:tc>
      </w:tr>
    </w:tbl>
    <w:p w14:paraId="61EB219A" w14:textId="77777777" w:rsidR="00E21BB4" w:rsidRPr="000C2226" w:rsidRDefault="00257E73" w:rsidP="000C2226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0C2226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1474EBE9" w14:textId="77777777" w:rsidR="00E21BB4" w:rsidRPr="000C2226" w:rsidRDefault="00E21BB4" w:rsidP="000C2226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0C2226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0C2226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0C2226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0C2226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0C2226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48B10C0" w14:textId="77777777" w:rsidR="00C62F57" w:rsidRPr="000C2226" w:rsidRDefault="00C62F57" w:rsidP="000C2226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460E7E0D" w14:textId="77777777" w:rsidR="00C62F57" w:rsidRPr="000C2226" w:rsidRDefault="00C62F57" w:rsidP="000C2226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35068C92" w14:textId="77777777" w:rsidR="00721D87" w:rsidRPr="000C2226" w:rsidRDefault="00E21BB4" w:rsidP="000C2226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lastRenderedPageBreak/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0C2226">
        <w:rPr>
          <w:rFonts w:asciiTheme="minorHAnsi" w:hAnsiTheme="minorHAnsi" w:cstheme="minorHAnsi"/>
          <w:sz w:val="20"/>
          <w:szCs w:val="20"/>
        </w:rPr>
        <w:t>ego/</w:t>
      </w:r>
      <w:r w:rsidRPr="000C2226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574B7A54" w14:textId="77777777" w:rsidR="00721D87" w:rsidRPr="000C2226" w:rsidRDefault="00E21BB4" w:rsidP="000C2226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2226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05A0D8B0" w14:textId="77777777" w:rsidR="00721D87" w:rsidRPr="000C2226" w:rsidRDefault="00721D87" w:rsidP="000C2226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0C2226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06A58832" w14:textId="77777777" w:rsidR="00721D87" w:rsidRPr="000C2226" w:rsidRDefault="00E21BB4" w:rsidP="000C222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176698BE" w14:textId="77777777" w:rsidR="00E21BB4" w:rsidRPr="000C2226" w:rsidRDefault="00E21BB4" w:rsidP="000C2226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2226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0C2226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55FE7BCD" w14:textId="77777777" w:rsidR="00E21BB4" w:rsidRPr="000C2226" w:rsidRDefault="00E21BB4" w:rsidP="000C2226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0C2226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1EE04BF4" w14:textId="77777777" w:rsidR="00C62F57" w:rsidRPr="000C2226" w:rsidRDefault="00257E73" w:rsidP="000C2226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0C2226" w14:paraId="19DEA12A" w14:textId="77777777" w:rsidTr="00CD4DD1">
        <w:tc>
          <w:tcPr>
            <w:tcW w:w="9104" w:type="dxa"/>
            <w:shd w:val="clear" w:color="auto" w:fill="D9D9D9"/>
          </w:tcPr>
          <w:p w14:paraId="1DCE995F" w14:textId="77777777" w:rsidR="00BE6F04" w:rsidRPr="000C2226" w:rsidRDefault="00E426EB" w:rsidP="000C2226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CD97EF5" w14:textId="77777777" w:rsidR="00FE4E2B" w:rsidRPr="000C2226" w:rsidRDefault="00E426EB" w:rsidP="000C2226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0C2226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0C2226" w14:paraId="000848C9" w14:textId="77777777" w:rsidTr="00847232">
        <w:tc>
          <w:tcPr>
            <w:tcW w:w="9104" w:type="dxa"/>
            <w:shd w:val="clear" w:color="auto" w:fill="D9D9D9"/>
          </w:tcPr>
          <w:p w14:paraId="0EE84769" w14:textId="77777777" w:rsidR="00E426EB" w:rsidRPr="000C2226" w:rsidRDefault="00E426EB" w:rsidP="000C2226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C2226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8DCFEFD" w14:textId="77777777" w:rsidR="00E426EB" w:rsidRPr="000C2226" w:rsidRDefault="00E426EB" w:rsidP="000C2226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12F240D" w14:textId="77777777" w:rsidR="00E426EB" w:rsidRPr="000C2226" w:rsidRDefault="00E426EB" w:rsidP="000C22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886DCAA" w14:textId="77777777" w:rsidR="00E426EB" w:rsidRPr="000C2226" w:rsidRDefault="00E426EB" w:rsidP="000C2226">
      <w:pPr>
        <w:numPr>
          <w:ilvl w:val="0"/>
          <w:numId w:val="14"/>
        </w:numPr>
        <w:spacing w:after="0" w:line="360" w:lineRule="auto"/>
        <w:ind w:left="0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8CC4CB5" w14:textId="77777777" w:rsidR="00E426EB" w:rsidRPr="000C2226" w:rsidRDefault="00E426EB" w:rsidP="000C2226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0C2226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00A7ABC7" w14:textId="77777777" w:rsidR="00E426EB" w:rsidRPr="000C2226" w:rsidRDefault="00E426EB" w:rsidP="000C2226">
      <w:pPr>
        <w:numPr>
          <w:ilvl w:val="0"/>
          <w:numId w:val="14"/>
        </w:numPr>
        <w:spacing w:after="0" w:line="360" w:lineRule="auto"/>
        <w:ind w:left="0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22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B75939C" w14:textId="77777777" w:rsidR="00E426EB" w:rsidRPr="000C2226" w:rsidRDefault="00E426EB" w:rsidP="000C2226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0C2226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8ACA8DB" w14:textId="77777777" w:rsidR="00E426EB" w:rsidRPr="000C2226" w:rsidRDefault="00E426EB" w:rsidP="000C22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D6AF0E" w14:textId="77777777" w:rsidR="0012157F" w:rsidRPr="000C2226" w:rsidRDefault="0012157F" w:rsidP="000C2226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106693B" w14:textId="77777777" w:rsidR="00524951" w:rsidRPr="000C2226" w:rsidRDefault="00FE4E2B" w:rsidP="000C2226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  <w:r w:rsidRPr="000C2226">
        <w:rPr>
          <w:rFonts w:asciiTheme="minorHAnsi" w:hAnsiTheme="minorHAnsi" w:cstheme="minorHAnsi"/>
          <w:sz w:val="16"/>
          <w:szCs w:val="16"/>
        </w:rPr>
        <w:tab/>
      </w:r>
    </w:p>
    <w:p w14:paraId="6DFFB84D" w14:textId="77777777" w:rsidR="00524951" w:rsidRPr="000C2226" w:rsidRDefault="00524951" w:rsidP="00365474">
      <w:pPr>
        <w:spacing w:after="0" w:line="360" w:lineRule="auto"/>
        <w:jc w:val="right"/>
        <w:rPr>
          <w:rFonts w:asciiTheme="minorHAnsi" w:hAnsiTheme="minorHAnsi" w:cstheme="minorHAnsi"/>
          <w:sz w:val="16"/>
          <w:szCs w:val="16"/>
        </w:rPr>
      </w:pPr>
    </w:p>
    <w:p w14:paraId="064E57D5" w14:textId="77777777" w:rsidR="00FE4E2B" w:rsidRPr="000C2226" w:rsidRDefault="00524951" w:rsidP="00365474">
      <w:pPr>
        <w:spacing w:after="0" w:line="360" w:lineRule="auto"/>
        <w:jc w:val="right"/>
        <w:rPr>
          <w:rFonts w:asciiTheme="minorHAnsi" w:hAnsiTheme="minorHAnsi" w:cstheme="minorHAnsi"/>
          <w:sz w:val="16"/>
          <w:szCs w:val="16"/>
        </w:rPr>
      </w:pPr>
      <w:r w:rsidRPr="000C2226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0C2226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0C2226">
        <w:rPr>
          <w:rFonts w:asciiTheme="minorHAnsi" w:hAnsiTheme="minorHAnsi" w:cstheme="minorHAnsi"/>
          <w:sz w:val="16"/>
          <w:szCs w:val="16"/>
        </w:rPr>
        <w:t>…</w:t>
      </w:r>
      <w:r w:rsidR="006D536F" w:rsidRPr="000C2226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0C2226">
        <w:rPr>
          <w:rFonts w:asciiTheme="minorHAnsi" w:hAnsiTheme="minorHAnsi" w:cstheme="minorHAnsi"/>
          <w:sz w:val="16"/>
          <w:szCs w:val="16"/>
        </w:rPr>
        <w:t>……</w:t>
      </w:r>
      <w:r w:rsidR="006D536F" w:rsidRPr="000C2226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0C2226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068C4266" w14:textId="77777777" w:rsidR="00484F88" w:rsidRPr="000C2226" w:rsidRDefault="006D536F" w:rsidP="00365474">
      <w:pPr>
        <w:spacing w:after="0"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0C2226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0C2226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0C2226" w:rsidSect="000C2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849" w:bottom="56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E3C97" w14:textId="77777777" w:rsidR="001C48D5" w:rsidRDefault="001C48D5" w:rsidP="0038231F">
      <w:pPr>
        <w:spacing w:after="0" w:line="240" w:lineRule="auto"/>
      </w:pPr>
      <w:r>
        <w:separator/>
      </w:r>
    </w:p>
  </w:endnote>
  <w:endnote w:type="continuationSeparator" w:id="0">
    <w:p w14:paraId="3A2F3A0C" w14:textId="77777777" w:rsidR="001C48D5" w:rsidRDefault="001C48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3DF5F" w14:textId="77777777" w:rsidR="00246532" w:rsidRDefault="002465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59A9" w14:textId="49A42476" w:rsidR="000C2226" w:rsidRPr="000C2226" w:rsidRDefault="00365474" w:rsidP="000C2226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0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021D0FD" wp14:editId="181DC891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553200" cy="0"/>
              <wp:effectExtent l="0" t="0" r="0" b="0"/>
              <wp:wrapNone/>
              <wp:docPr id="5977763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5532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06A96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502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0C2226" w:rsidRPr="000C2226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4EEA5B2" w14:textId="77777777" w:rsidR="00F8042D" w:rsidRDefault="000C2226" w:rsidP="000C2226">
    <w:pPr>
      <w:pStyle w:val="Stopka"/>
      <w:jc w:val="right"/>
    </w:pPr>
    <w:r w:rsidRPr="000C2226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0C2226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0C2226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                             </w:t>
    </w:r>
    <w:r w:rsidR="00F8042D" w:rsidRPr="000C2226">
      <w:rPr>
        <w:rFonts w:asciiTheme="minorHAnsi" w:hAnsiTheme="minorHAnsi" w:cstheme="minorHAnsi"/>
        <w:sz w:val="16"/>
        <w:szCs w:val="16"/>
      </w:rPr>
      <w:t xml:space="preserve">Strona </w: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0C2226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="00F8042D" w:rsidRPr="000C2226">
      <w:rPr>
        <w:rFonts w:asciiTheme="minorHAnsi" w:hAnsiTheme="minorHAnsi" w:cstheme="minorHAnsi"/>
        <w:sz w:val="16"/>
        <w:szCs w:val="16"/>
      </w:rPr>
      <w:t xml:space="preserve"> z </w: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0C2226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="00F8042D" w:rsidRPr="000C2226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4257748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F41" w14:textId="77777777" w:rsidR="00246532" w:rsidRDefault="002465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4056" w14:textId="77777777" w:rsidR="001C48D5" w:rsidRDefault="001C48D5" w:rsidP="0038231F">
      <w:pPr>
        <w:spacing w:after="0" w:line="240" w:lineRule="auto"/>
      </w:pPr>
      <w:r>
        <w:separator/>
      </w:r>
    </w:p>
  </w:footnote>
  <w:footnote w:type="continuationSeparator" w:id="0">
    <w:p w14:paraId="1AA4D521" w14:textId="77777777" w:rsidR="001C48D5" w:rsidRDefault="001C48D5" w:rsidP="0038231F">
      <w:pPr>
        <w:spacing w:after="0" w:line="240" w:lineRule="auto"/>
      </w:pPr>
      <w:r>
        <w:continuationSeparator/>
      </w:r>
    </w:p>
  </w:footnote>
  <w:footnote w:id="1">
    <w:p w14:paraId="5C68954F" w14:textId="77777777" w:rsidR="0011306C" w:rsidRPr="000C2226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0C2226">
        <w:rPr>
          <w:rStyle w:val="Odwoanieprzypisudolnego"/>
          <w:rFonts w:asciiTheme="minorHAnsi" w:hAnsiTheme="minorHAnsi" w:cstheme="minorHAnsi"/>
        </w:rPr>
        <w:footnoteRef/>
      </w:r>
      <w:r w:rsidRPr="000C2226">
        <w:rPr>
          <w:rFonts w:asciiTheme="minorHAnsi" w:hAnsiTheme="minorHAnsi" w:cstheme="minorHAnsi"/>
        </w:rPr>
        <w:t xml:space="preserve"> </w:t>
      </w:r>
      <w:r w:rsidRPr="000C2226">
        <w:rPr>
          <w:rFonts w:asciiTheme="minorHAnsi" w:hAnsiTheme="minorHAnsi" w:cstheme="minorHAns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334F102" w14:textId="77777777" w:rsidR="0011306C" w:rsidRPr="000C222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0C2226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0EB67E" w14:textId="77777777" w:rsidR="0011306C" w:rsidRPr="000C222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0C2226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0C2226">
        <w:rPr>
          <w:rFonts w:asciiTheme="minorHAnsi" w:hAnsiTheme="minorHAnsi" w:cstheme="minorHAnsi"/>
          <w:sz w:val="16"/>
          <w:szCs w:val="16"/>
        </w:rPr>
        <w:t>t.j. Dz. U. z 202</w:t>
      </w:r>
      <w:r w:rsidR="004204C7" w:rsidRPr="000C2226">
        <w:rPr>
          <w:rFonts w:asciiTheme="minorHAnsi" w:hAnsiTheme="minorHAnsi" w:cstheme="minorHAnsi"/>
          <w:sz w:val="16"/>
          <w:szCs w:val="16"/>
        </w:rPr>
        <w:t>5</w:t>
      </w:r>
      <w:r w:rsidR="00E01091" w:rsidRPr="000C2226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0C2226">
        <w:rPr>
          <w:rFonts w:asciiTheme="minorHAnsi" w:hAnsiTheme="minorHAnsi" w:cstheme="minorHAnsi"/>
          <w:sz w:val="16"/>
          <w:szCs w:val="16"/>
        </w:rPr>
        <w:t>644</w:t>
      </w:r>
      <w:r w:rsidRPr="000C2226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7BAE4D" w14:textId="77777777" w:rsidR="0011306C" w:rsidRPr="000C2226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0C2226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0C2226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0C2226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0C2226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0C2226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0C2226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0C2226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DAB875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DCA3" w14:textId="77777777" w:rsidR="00246532" w:rsidRDefault="002465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B1E7" w14:textId="196ECE02" w:rsidR="000C2226" w:rsidRPr="000C2226" w:rsidRDefault="00365474" w:rsidP="000C2226">
    <w:pPr>
      <w:spacing w:after="0" w:line="360" w:lineRule="auto"/>
      <w:ind w:left="851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CC047F" wp14:editId="114EDC8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2226" w:rsidRPr="000C2226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="000C2226" w:rsidRPr="000C2226">
      <w:rPr>
        <w:rFonts w:eastAsia="Batang" w:cs="Calibri"/>
        <w:b/>
        <w:lang w:val="en-US" w:eastAsia="pl-PL" w:bidi="ar-IQ"/>
      </w:rPr>
      <w:t>Samodzielny Publiczny Zakład Opieki Zdrowotnej w Siedlcach</w:t>
    </w:r>
    <w:r w:rsidR="000C2226" w:rsidRPr="000C2226">
      <w:rPr>
        <w:rFonts w:eastAsia="Batang" w:cs="Calibri"/>
        <w:b/>
        <w:lang w:val="en-US" w:eastAsia="pl-PL" w:bidi="ar-IQ"/>
      </w:rPr>
      <w:br/>
      <w:t>ul. Jana Kilińskiego 29, 08 -110 Siedlce</w:t>
    </w:r>
    <w:r w:rsidR="000C2226" w:rsidRPr="000C2226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="000C2226" w:rsidRPr="000C2226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="000C2226" w:rsidRPr="000C2226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7CAACF18" w14:textId="0457063F" w:rsidR="000C2226" w:rsidRPr="000C2226" w:rsidRDefault="00365474" w:rsidP="000C2226">
    <w:pPr>
      <w:spacing w:after="0" w:line="360" w:lineRule="auto"/>
      <w:ind w:left="851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FF97864" wp14:editId="3694C504">
              <wp:simplePos x="0" y="0"/>
              <wp:positionH relativeFrom="column">
                <wp:posOffset>-167640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58067869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B7F8A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2pt,17.95pt" to="502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" strokecolor="windowText" strokeweight=".5pt">
              <v:stroke joinstyle="miter"/>
              <o:lock v:ext="edit" shapetype="f"/>
            </v:line>
          </w:pict>
        </mc:Fallback>
      </mc:AlternateContent>
    </w:r>
    <w:r w:rsidR="000C2226" w:rsidRPr="000C2226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3FD7C64D" w14:textId="77777777" w:rsidR="00246532" w:rsidRPr="000C2226" w:rsidRDefault="000C2226" w:rsidP="000C2226">
    <w:pPr>
      <w:pStyle w:val="Nagwek4"/>
      <w:rPr>
        <w:rFonts w:ascii="Calibri" w:hAnsi="Calibri" w:cs="Calibri"/>
        <w:bCs/>
        <w:iCs/>
        <w:sz w:val="16"/>
        <w:szCs w:val="16"/>
      </w:rPr>
    </w:pPr>
    <w:r w:rsidRPr="000C2226">
      <w:rPr>
        <w:rFonts w:ascii="Calibri" w:hAnsi="Calibri" w:cs="Calibri"/>
        <w:bCs/>
        <w:iCs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1288" w14:textId="77777777" w:rsidR="00246532" w:rsidRDefault="002465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665305">
    <w:abstractNumId w:val="11"/>
  </w:num>
  <w:num w:numId="2" w16cid:durableId="1524637237">
    <w:abstractNumId w:val="0"/>
  </w:num>
  <w:num w:numId="3" w16cid:durableId="54865029">
    <w:abstractNumId w:val="10"/>
  </w:num>
  <w:num w:numId="4" w16cid:durableId="908879850">
    <w:abstractNumId w:val="13"/>
  </w:num>
  <w:num w:numId="5" w16cid:durableId="1086921201">
    <w:abstractNumId w:val="12"/>
  </w:num>
  <w:num w:numId="6" w16cid:durableId="1927378906">
    <w:abstractNumId w:val="9"/>
  </w:num>
  <w:num w:numId="7" w16cid:durableId="926499513">
    <w:abstractNumId w:val="1"/>
  </w:num>
  <w:num w:numId="8" w16cid:durableId="1655135962">
    <w:abstractNumId w:val="6"/>
  </w:num>
  <w:num w:numId="9" w16cid:durableId="302855896">
    <w:abstractNumId w:val="4"/>
  </w:num>
  <w:num w:numId="10" w16cid:durableId="1139304488">
    <w:abstractNumId w:val="7"/>
  </w:num>
  <w:num w:numId="11" w16cid:durableId="623192776">
    <w:abstractNumId w:val="5"/>
  </w:num>
  <w:num w:numId="12" w16cid:durableId="1795056785">
    <w:abstractNumId w:val="8"/>
  </w:num>
  <w:num w:numId="13" w16cid:durableId="1700010109">
    <w:abstractNumId w:val="3"/>
  </w:num>
  <w:num w:numId="14" w16cid:durableId="854152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D5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226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48D5"/>
    <w:rsid w:val="001C6945"/>
    <w:rsid w:val="001F027E"/>
    <w:rsid w:val="00203A40"/>
    <w:rsid w:val="002168A8"/>
    <w:rsid w:val="00232DF0"/>
    <w:rsid w:val="002342F1"/>
    <w:rsid w:val="002426FF"/>
    <w:rsid w:val="00246532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65474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83A2F"/>
  <w15:docId w15:val="{F0FC70A4-BBD8-48A1-803D-F59AA08D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C222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5</Pages>
  <Words>1517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2026-04-22T12:16:00Z</dcterms:created>
  <dcterms:modified xsi:type="dcterms:W3CDTF">2026-04-22T12:16:00Z</dcterms:modified>
</cp:coreProperties>
</file>